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40EE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07143/009-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40EE7" w:rsidRPr="00A40EE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40EE7" w:rsidRPr="00A40EE7">
          <w:rPr>
            <w:rStyle w:val="aa"/>
          </w:rPr>
          <w:t>440052, г. Пенза, ул. Ново-Тамбовская, д.9;</w:t>
        </w:r>
        <w:r w:rsidR="00A40EE7" w:rsidRPr="00A40EE7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40EE7" w:rsidRPr="00A40EE7">
          <w:rPr>
            <w:rStyle w:val="aa"/>
          </w:rPr>
          <w:t xml:space="preserve"> 3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40EE7" w:rsidRPr="00A40EE7">
          <w:rPr>
            <w:u w:val="single"/>
          </w:rPr>
          <w:t xml:space="preserve"> 07143/009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40EE7" w:rsidRPr="00A40EE7">
          <w:rPr>
            <w:rStyle w:val="aa"/>
          </w:rPr>
          <w:t xml:space="preserve"> Старшая </w:t>
        </w:r>
        <w:r w:rsidR="00A40EE7" w:rsidRPr="00A40EE7">
          <w:rPr>
            <w:u w:val="single"/>
          </w:rPr>
          <w:t xml:space="preserve">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40EE7" w:rsidRPr="00A40EE7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40EE7" w:rsidRPr="00A40EE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160CD6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160CD6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451C4F" w:rsidP="00883461">
            <w:pPr>
              <w:pStyle w:val="a8"/>
            </w:pPr>
            <w:r>
              <w:t>311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451C4F" w:rsidP="00883461">
            <w:pPr>
              <w:pStyle w:val="a8"/>
            </w:pPr>
            <w:r>
              <w:t>464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40EE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07143/009-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160CD6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160CD6" w:rsidRPr="00F912F0">
            <w:rPr>
              <w:rStyle w:val="ad"/>
              <w:sz w:val="20"/>
              <w:szCs w:val="20"/>
            </w:rPr>
            <w:fldChar w:fldCharType="separate"/>
          </w:r>
          <w:r w:rsidR="00A40EE7">
            <w:rPr>
              <w:rStyle w:val="ad"/>
              <w:noProof/>
              <w:sz w:val="20"/>
              <w:szCs w:val="20"/>
            </w:rPr>
            <w:t>1</w:t>
          </w:r>
          <w:r w:rsidR="00160CD6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40EE7" w:rsidRPr="00A40EE7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C9EF786A2E124979BC1108A3E1939DE3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9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6178CC1AE3E4C989A51F7985D03E643"/>
    <w:docVar w:name="rm_id" w:val="174"/>
    <w:docVar w:name="rm_name" w:val=" Старшая медицинская сестра "/>
    <w:docVar w:name="rm_number" w:val=" 07143/009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Отделение"/>
    <w:docVar w:name="zona_time" w:val="5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60CD6"/>
    <w:rsid w:val="001C6247"/>
    <w:rsid w:val="001D5852"/>
    <w:rsid w:val="001F4D8D"/>
    <w:rsid w:val="00206982"/>
    <w:rsid w:val="002308F7"/>
    <w:rsid w:val="00234932"/>
    <w:rsid w:val="00250DF5"/>
    <w:rsid w:val="0025133A"/>
    <w:rsid w:val="0026470F"/>
    <w:rsid w:val="002B26A7"/>
    <w:rsid w:val="002E55C6"/>
    <w:rsid w:val="002F17EA"/>
    <w:rsid w:val="00305B2F"/>
    <w:rsid w:val="003360D5"/>
    <w:rsid w:val="00367816"/>
    <w:rsid w:val="003876C3"/>
    <w:rsid w:val="003C24DB"/>
    <w:rsid w:val="003C4FB3"/>
    <w:rsid w:val="003D77F1"/>
    <w:rsid w:val="00402CAC"/>
    <w:rsid w:val="00405CEA"/>
    <w:rsid w:val="00444410"/>
    <w:rsid w:val="00451C4F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9682B"/>
    <w:rsid w:val="006C28B3"/>
    <w:rsid w:val="006F346F"/>
    <w:rsid w:val="006F5E39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5AC2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0EE7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5029"/>
    <w:rsid w:val="00BC2F3C"/>
    <w:rsid w:val="00C02721"/>
    <w:rsid w:val="00CC1101"/>
    <w:rsid w:val="00CE3307"/>
    <w:rsid w:val="00D7137F"/>
    <w:rsid w:val="00D76DF8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